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896" w:rsidRPr="001F4667" w:rsidRDefault="00E82896" w:rsidP="001613AA">
      <w:pPr>
        <w:pStyle w:val="Title"/>
        <w:tabs>
          <w:tab w:val="left" w:pos="1300"/>
          <w:tab w:val="center" w:pos="4677"/>
        </w:tabs>
        <w:rPr>
          <w:rFonts w:ascii="Cambria" w:hAnsi="Cambria"/>
          <w:b w:val="0"/>
          <w:bCs/>
          <w:caps/>
          <w:sz w:val="32"/>
          <w:szCs w:val="32"/>
        </w:rPr>
      </w:pPr>
      <w:r w:rsidRPr="001F4667">
        <w:rPr>
          <w:rFonts w:ascii="Cambria" w:hAnsi="Cambria"/>
          <w:b w:val="0"/>
          <w:bCs/>
          <w:caps/>
          <w:sz w:val="32"/>
          <w:szCs w:val="32"/>
        </w:rPr>
        <w:t>Российская Федерация</w:t>
      </w:r>
    </w:p>
    <w:p w:rsidR="00E82896" w:rsidRPr="001F4667" w:rsidRDefault="00E82896" w:rsidP="001613AA">
      <w:pPr>
        <w:pStyle w:val="Title"/>
        <w:rPr>
          <w:rFonts w:ascii="Cambria" w:hAnsi="Cambria"/>
          <w:b w:val="0"/>
          <w:bCs/>
          <w:caps/>
          <w:sz w:val="32"/>
          <w:szCs w:val="32"/>
        </w:rPr>
      </w:pPr>
      <w:r w:rsidRPr="001F4667">
        <w:rPr>
          <w:rFonts w:ascii="Cambria" w:hAnsi="Cambria"/>
          <w:b w:val="0"/>
          <w:bCs/>
          <w:caps/>
          <w:sz w:val="32"/>
          <w:szCs w:val="32"/>
        </w:rPr>
        <w:t>БРЯНСКАЯ ОБЛАСТЬ</w:t>
      </w:r>
    </w:p>
    <w:p w:rsidR="00E82896" w:rsidRPr="001F4667" w:rsidRDefault="00E82896" w:rsidP="001613AA">
      <w:pPr>
        <w:pStyle w:val="Title"/>
        <w:rPr>
          <w:rFonts w:ascii="Cambria" w:hAnsi="Cambria"/>
          <w:b w:val="0"/>
          <w:bCs/>
          <w:caps/>
          <w:sz w:val="32"/>
          <w:szCs w:val="32"/>
        </w:rPr>
      </w:pPr>
      <w:r w:rsidRPr="001F4667">
        <w:rPr>
          <w:rFonts w:ascii="Cambria" w:hAnsi="Cambria"/>
          <w:b w:val="0"/>
          <w:bCs/>
          <w:caps/>
          <w:sz w:val="32"/>
          <w:szCs w:val="32"/>
        </w:rPr>
        <w:t>ВЫСОКСКОЕ СЕЛЬСКОЕ ПОСЕЛЕНИЕ</w:t>
      </w:r>
    </w:p>
    <w:p w:rsidR="00E82896" w:rsidRPr="001F4667" w:rsidRDefault="00E82896" w:rsidP="001613AA">
      <w:pPr>
        <w:pStyle w:val="Subtitle"/>
        <w:spacing w:line="240" w:lineRule="auto"/>
        <w:rPr>
          <w:rFonts w:ascii="Cambria" w:hAnsi="Cambria"/>
          <w:b/>
          <w:bCs/>
          <w:sz w:val="32"/>
          <w:szCs w:val="32"/>
        </w:rPr>
      </w:pPr>
      <w:r w:rsidRPr="001F4667">
        <w:rPr>
          <w:rFonts w:ascii="Cambria" w:hAnsi="Cambria"/>
          <w:b/>
          <w:bCs/>
          <w:sz w:val="32"/>
          <w:szCs w:val="32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571"/>
      </w:tblGrid>
      <w:tr w:rsidR="00E82896" w:rsidTr="00361111">
        <w:trPr>
          <w:trHeight w:val="639"/>
        </w:trPr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82896" w:rsidRPr="00EF0341" w:rsidRDefault="00E82896" w:rsidP="00361111">
            <w:pPr>
              <w:pStyle w:val="Subtitle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EF0341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E82896" w:rsidRPr="00602053" w:rsidRDefault="00E82896" w:rsidP="001613AA">
      <w:pPr>
        <w:shd w:val="clear" w:color="auto" w:fill="FFFFFF"/>
        <w:tabs>
          <w:tab w:val="left" w:pos="1243"/>
        </w:tabs>
        <w:spacing w:after="0" w:line="240" w:lineRule="auto"/>
        <w:rPr>
          <w:b/>
          <w:u w:val="single"/>
        </w:rPr>
      </w:pPr>
      <w:r>
        <w:rPr>
          <w:b/>
          <w:spacing w:val="-11"/>
          <w:u w:val="single"/>
        </w:rPr>
        <w:t>от  15.02</w:t>
      </w:r>
      <w:r w:rsidRPr="00602053">
        <w:rPr>
          <w:b/>
          <w:spacing w:val="-11"/>
          <w:u w:val="single"/>
        </w:rPr>
        <w:t>.</w:t>
      </w:r>
      <w:r w:rsidRPr="00602053">
        <w:rPr>
          <w:rFonts w:eastAsia="Times New Roman" w:hAnsi="Arial"/>
          <w:b/>
          <w:spacing w:val="-3"/>
          <w:u w:val="single"/>
        </w:rPr>
        <w:t>201</w:t>
      </w:r>
      <w:r>
        <w:rPr>
          <w:rFonts w:eastAsia="Times New Roman" w:hAnsi="Arial"/>
          <w:b/>
          <w:spacing w:val="-3"/>
          <w:u w:val="single"/>
        </w:rPr>
        <w:t>7</w:t>
      </w:r>
      <w:r w:rsidRPr="00602053">
        <w:rPr>
          <w:b/>
          <w:spacing w:val="-3"/>
          <w:u w:val="single"/>
        </w:rPr>
        <w:t>г.№ 3-</w:t>
      </w:r>
      <w:r>
        <w:rPr>
          <w:b/>
          <w:spacing w:val="-3"/>
          <w:u w:val="single"/>
        </w:rPr>
        <w:t>86</w:t>
      </w:r>
    </w:p>
    <w:p w:rsidR="00E82896" w:rsidRDefault="00E82896" w:rsidP="001613AA">
      <w:pPr>
        <w:spacing w:after="0" w:line="240" w:lineRule="auto"/>
      </w:pPr>
      <w:r>
        <w:t>с.Высокое</w:t>
      </w:r>
    </w:p>
    <w:p w:rsidR="00E82896" w:rsidRPr="001A5478" w:rsidRDefault="00E82896" w:rsidP="001613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E82896" w:rsidRPr="001A5478" w:rsidRDefault="00E82896" w:rsidP="001A54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E82896" w:rsidRDefault="00E82896" w:rsidP="00EA59D1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bCs/>
          <w:sz w:val="24"/>
          <w:szCs w:val="24"/>
          <w:lang w:eastAsia="ru-RU"/>
        </w:rPr>
      </w:pPr>
      <w:r>
        <w:rPr>
          <w:rFonts w:ascii="Cambria" w:hAnsi="Cambria"/>
          <w:b/>
          <w:bCs/>
          <w:sz w:val="24"/>
          <w:szCs w:val="24"/>
          <w:lang w:eastAsia="ru-RU"/>
        </w:rPr>
        <w:t xml:space="preserve">О благоустройстве кладбищ </w:t>
      </w:r>
    </w:p>
    <w:p w:rsidR="00E82896" w:rsidRDefault="00E82896" w:rsidP="00EA59D1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bCs/>
          <w:sz w:val="24"/>
          <w:szCs w:val="24"/>
          <w:lang w:eastAsia="ru-RU"/>
        </w:rPr>
      </w:pPr>
      <w:r>
        <w:rPr>
          <w:rFonts w:ascii="Cambria" w:hAnsi="Cambria"/>
          <w:b/>
          <w:bCs/>
          <w:sz w:val="24"/>
          <w:szCs w:val="24"/>
          <w:lang w:eastAsia="ru-RU"/>
        </w:rPr>
        <w:t>и мест захоронения.</w:t>
      </w:r>
    </w:p>
    <w:p w:rsidR="00E82896" w:rsidRPr="001A5478" w:rsidRDefault="00E82896" w:rsidP="00EA5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E82896" w:rsidRDefault="00E82896" w:rsidP="001A54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mbria" w:hAnsi="Cambria"/>
          <w:sz w:val="24"/>
          <w:szCs w:val="24"/>
          <w:lang w:eastAsia="ru-RU"/>
        </w:rPr>
      </w:pPr>
      <w:r w:rsidRPr="003E4FFA">
        <w:rPr>
          <w:rFonts w:ascii="Cambria" w:hAnsi="Cambria"/>
          <w:sz w:val="24"/>
          <w:szCs w:val="24"/>
          <w:lang w:eastAsia="ru-RU"/>
        </w:rPr>
        <w:t xml:space="preserve">В соответствии с Федеральным </w:t>
      </w:r>
      <w:hyperlink r:id="rId4" w:history="1">
        <w:r w:rsidRPr="003E4FFA">
          <w:rPr>
            <w:rFonts w:ascii="Cambria" w:hAnsi="Cambria"/>
            <w:sz w:val="24"/>
            <w:szCs w:val="24"/>
            <w:lang w:eastAsia="ru-RU"/>
          </w:rPr>
          <w:t>законом</w:t>
        </w:r>
      </w:hyperlink>
      <w:r w:rsidRPr="003E4FFA">
        <w:rPr>
          <w:rFonts w:ascii="Cambria" w:hAnsi="Cambria"/>
          <w:sz w:val="24"/>
          <w:szCs w:val="24"/>
          <w:lang w:eastAsia="ru-RU"/>
        </w:rPr>
        <w:t xml:space="preserve"> от 06.10.2003г. N 131-ФЗ "Об общих принципах организации местного самоуправления в Российской Федерации", руководствуясь Уставом муниципального образования «Высокское сельское поселение» Высокский сельский Совет народных  депутатов </w:t>
      </w:r>
    </w:p>
    <w:p w:rsidR="00E82896" w:rsidRPr="003E4FFA" w:rsidRDefault="00E82896" w:rsidP="001A54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mbria" w:hAnsi="Cambria"/>
          <w:sz w:val="24"/>
          <w:szCs w:val="24"/>
          <w:lang w:eastAsia="ru-RU"/>
        </w:rPr>
      </w:pPr>
    </w:p>
    <w:p w:rsidR="00E82896" w:rsidRPr="001613AA" w:rsidRDefault="00E82896" w:rsidP="001A54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РЕШИЛ</w:t>
      </w:r>
      <w:r w:rsidRPr="001613AA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E82896" w:rsidRDefault="00E82896" w:rsidP="001A54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sz w:val="24"/>
          <w:szCs w:val="24"/>
          <w:lang w:eastAsia="ru-RU"/>
        </w:rPr>
      </w:pPr>
      <w:r>
        <w:rPr>
          <w:rFonts w:ascii="Cambria" w:hAnsi="Cambria"/>
          <w:sz w:val="24"/>
          <w:szCs w:val="24"/>
          <w:lang w:eastAsia="ru-RU"/>
        </w:rPr>
        <w:t>1. Назначить депутатов  ответственными за благоустройство кладбищ</w:t>
      </w:r>
      <w:r w:rsidRPr="004F7997">
        <w:rPr>
          <w:rFonts w:ascii="Cambria" w:hAnsi="Cambria"/>
          <w:sz w:val="24"/>
          <w:szCs w:val="24"/>
          <w:lang w:eastAsia="ru-RU"/>
        </w:rPr>
        <w:t xml:space="preserve"> </w:t>
      </w:r>
      <w:r>
        <w:rPr>
          <w:rFonts w:ascii="Cambria" w:hAnsi="Cambria"/>
          <w:sz w:val="24"/>
          <w:szCs w:val="24"/>
          <w:lang w:eastAsia="ru-RU"/>
        </w:rPr>
        <w:t xml:space="preserve"> в следующих населённых пунктах:</w:t>
      </w:r>
    </w:p>
    <w:p w:rsidR="00E82896" w:rsidRDefault="00E82896" w:rsidP="001A54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sz w:val="24"/>
          <w:szCs w:val="24"/>
          <w:lang w:eastAsia="ru-RU"/>
        </w:rPr>
      </w:pPr>
      <w:r>
        <w:rPr>
          <w:rFonts w:ascii="Cambria" w:hAnsi="Cambria"/>
          <w:sz w:val="24"/>
          <w:szCs w:val="24"/>
          <w:lang w:eastAsia="ru-RU"/>
        </w:rPr>
        <w:t>- Николаенко И.В. -  с. Высокое, д. Борозднино</w:t>
      </w:r>
    </w:p>
    <w:p w:rsidR="00E82896" w:rsidRDefault="00E82896" w:rsidP="001A54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sz w:val="24"/>
          <w:szCs w:val="24"/>
          <w:lang w:eastAsia="ru-RU"/>
        </w:rPr>
      </w:pPr>
      <w:r>
        <w:rPr>
          <w:rFonts w:ascii="Cambria" w:hAnsi="Cambria"/>
          <w:sz w:val="24"/>
          <w:szCs w:val="24"/>
          <w:lang w:eastAsia="ru-RU"/>
        </w:rPr>
        <w:t>- Галабурда П.В. – с. Семешково, д. Лужки, с. Труханово</w:t>
      </w:r>
    </w:p>
    <w:p w:rsidR="00E82896" w:rsidRDefault="00E82896" w:rsidP="001A54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sz w:val="24"/>
          <w:szCs w:val="24"/>
          <w:lang w:eastAsia="ru-RU"/>
        </w:rPr>
      </w:pPr>
      <w:r>
        <w:rPr>
          <w:rFonts w:ascii="Cambria" w:hAnsi="Cambria"/>
          <w:sz w:val="24"/>
          <w:szCs w:val="24"/>
          <w:lang w:eastAsia="ru-RU"/>
        </w:rPr>
        <w:t>- Анищенко Н.В. – д. Анушино</w:t>
      </w:r>
    </w:p>
    <w:p w:rsidR="00E82896" w:rsidRDefault="00E82896" w:rsidP="001A54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sz w:val="24"/>
          <w:szCs w:val="24"/>
          <w:lang w:eastAsia="ru-RU"/>
        </w:rPr>
      </w:pPr>
      <w:r>
        <w:rPr>
          <w:rFonts w:ascii="Cambria" w:hAnsi="Cambria"/>
          <w:sz w:val="24"/>
          <w:szCs w:val="24"/>
          <w:lang w:eastAsia="ru-RU"/>
        </w:rPr>
        <w:t>- Знаенок Н.А. – д. Долматово</w:t>
      </w:r>
    </w:p>
    <w:p w:rsidR="00E82896" w:rsidRDefault="00E82896" w:rsidP="001A54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sz w:val="24"/>
          <w:szCs w:val="24"/>
          <w:lang w:eastAsia="ru-RU"/>
        </w:rPr>
      </w:pPr>
      <w:r>
        <w:rPr>
          <w:rFonts w:ascii="Cambria" w:hAnsi="Cambria"/>
          <w:sz w:val="24"/>
          <w:szCs w:val="24"/>
          <w:lang w:eastAsia="ru-RU"/>
        </w:rPr>
        <w:t>- Кнороз А.А. – д. Дубровск, п. Ново-Дубровск, п. Довжик</w:t>
      </w:r>
    </w:p>
    <w:p w:rsidR="00E82896" w:rsidRDefault="00E82896" w:rsidP="001A54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sz w:val="24"/>
          <w:szCs w:val="24"/>
          <w:lang w:eastAsia="ru-RU"/>
        </w:rPr>
      </w:pPr>
      <w:r>
        <w:rPr>
          <w:rFonts w:ascii="Cambria" w:hAnsi="Cambria"/>
          <w:sz w:val="24"/>
          <w:szCs w:val="24"/>
          <w:lang w:eastAsia="ru-RU"/>
        </w:rPr>
        <w:t>- Литикова О.И. – с. Рохманово</w:t>
      </w:r>
    </w:p>
    <w:p w:rsidR="00E82896" w:rsidRDefault="00E82896" w:rsidP="001A54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sz w:val="24"/>
          <w:szCs w:val="24"/>
          <w:lang w:eastAsia="ru-RU"/>
        </w:rPr>
      </w:pPr>
      <w:r>
        <w:rPr>
          <w:rFonts w:ascii="Cambria" w:hAnsi="Cambria"/>
          <w:sz w:val="24"/>
          <w:szCs w:val="24"/>
          <w:lang w:eastAsia="ru-RU"/>
        </w:rPr>
        <w:t>- Старовойтов А.А. – д. Платково</w:t>
      </w:r>
    </w:p>
    <w:p w:rsidR="00E82896" w:rsidRDefault="00E82896" w:rsidP="001A54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sz w:val="24"/>
          <w:szCs w:val="24"/>
          <w:lang w:eastAsia="ru-RU"/>
        </w:rPr>
      </w:pPr>
      <w:r>
        <w:rPr>
          <w:rFonts w:ascii="Cambria" w:hAnsi="Cambria"/>
          <w:sz w:val="24"/>
          <w:szCs w:val="24"/>
          <w:lang w:eastAsia="ru-RU"/>
        </w:rPr>
        <w:t>- Галабурда Т.П. – с. Рассуха</w:t>
      </w:r>
    </w:p>
    <w:p w:rsidR="00E82896" w:rsidRDefault="00E82896" w:rsidP="001A54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sz w:val="24"/>
          <w:szCs w:val="24"/>
          <w:lang w:eastAsia="ru-RU"/>
        </w:rPr>
      </w:pPr>
      <w:r>
        <w:rPr>
          <w:rFonts w:ascii="Cambria" w:hAnsi="Cambria"/>
          <w:sz w:val="24"/>
          <w:szCs w:val="24"/>
          <w:lang w:eastAsia="ru-RU"/>
        </w:rPr>
        <w:t>- Бовтунов М.В. – д. Бородинка, с. Гудово, д. Еленск, х. Амелькин</w:t>
      </w:r>
    </w:p>
    <w:p w:rsidR="00E82896" w:rsidRDefault="00E82896" w:rsidP="001A54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sz w:val="24"/>
          <w:szCs w:val="24"/>
          <w:lang w:eastAsia="ru-RU"/>
        </w:rPr>
      </w:pPr>
      <w:r>
        <w:rPr>
          <w:rFonts w:ascii="Cambria" w:hAnsi="Cambria"/>
          <w:sz w:val="24"/>
          <w:szCs w:val="24"/>
          <w:lang w:eastAsia="ru-RU"/>
        </w:rPr>
        <w:t>- Шевцова Л.Н. – п. Тростевой</w:t>
      </w:r>
    </w:p>
    <w:p w:rsidR="00E82896" w:rsidRDefault="00E82896" w:rsidP="001A54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sz w:val="24"/>
          <w:szCs w:val="24"/>
          <w:lang w:eastAsia="ru-RU"/>
        </w:rPr>
      </w:pPr>
    </w:p>
    <w:p w:rsidR="00E82896" w:rsidRDefault="00E82896" w:rsidP="004F7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sz w:val="24"/>
          <w:szCs w:val="24"/>
          <w:lang w:eastAsia="ru-RU"/>
        </w:rPr>
      </w:pPr>
      <w:r>
        <w:rPr>
          <w:rFonts w:ascii="Cambria" w:hAnsi="Cambria"/>
          <w:sz w:val="24"/>
          <w:szCs w:val="24"/>
          <w:lang w:eastAsia="ru-RU"/>
        </w:rPr>
        <w:t xml:space="preserve">2. Ответственным организовать работы по  благоустройству кладбищ. </w:t>
      </w:r>
    </w:p>
    <w:p w:rsidR="00E82896" w:rsidRPr="004F7997" w:rsidRDefault="00E82896" w:rsidP="004F7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sz w:val="24"/>
          <w:szCs w:val="24"/>
          <w:lang w:eastAsia="ru-RU"/>
        </w:rPr>
      </w:pPr>
      <w:r>
        <w:rPr>
          <w:rFonts w:ascii="Cambria" w:hAnsi="Cambria"/>
          <w:sz w:val="24"/>
          <w:szCs w:val="24"/>
          <w:lang w:eastAsia="ru-RU"/>
        </w:rPr>
        <w:t xml:space="preserve">   Закончить все работы до 16.04.2017 г.</w:t>
      </w:r>
    </w:p>
    <w:p w:rsidR="00E82896" w:rsidRPr="003E4FFA" w:rsidRDefault="00E82896" w:rsidP="001A5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i/>
          <w:color w:val="FF0000"/>
          <w:sz w:val="24"/>
          <w:szCs w:val="24"/>
          <w:lang w:eastAsia="ru-RU"/>
        </w:rPr>
      </w:pPr>
    </w:p>
    <w:p w:rsidR="00E82896" w:rsidRPr="003E4FFA" w:rsidRDefault="00E82896" w:rsidP="001A5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sz w:val="24"/>
          <w:szCs w:val="24"/>
          <w:lang w:eastAsia="ru-RU"/>
        </w:rPr>
      </w:pPr>
    </w:p>
    <w:p w:rsidR="00E82896" w:rsidRPr="003E4FFA" w:rsidRDefault="00E82896" w:rsidP="001A5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sz w:val="24"/>
          <w:szCs w:val="24"/>
          <w:lang w:eastAsia="ru-RU"/>
        </w:rPr>
      </w:pPr>
    </w:p>
    <w:p w:rsidR="00E82896" w:rsidRPr="003E4FFA" w:rsidRDefault="00E82896" w:rsidP="001A5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sz w:val="24"/>
          <w:szCs w:val="24"/>
          <w:lang w:eastAsia="ru-RU"/>
        </w:rPr>
      </w:pPr>
    </w:p>
    <w:p w:rsidR="00E82896" w:rsidRPr="003E4FFA" w:rsidRDefault="00E82896" w:rsidP="001A5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sz w:val="24"/>
          <w:szCs w:val="24"/>
          <w:lang w:eastAsia="ru-RU"/>
        </w:rPr>
      </w:pPr>
    </w:p>
    <w:p w:rsidR="00E82896" w:rsidRPr="003E4FFA" w:rsidRDefault="00E82896" w:rsidP="001A5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sz w:val="24"/>
          <w:szCs w:val="24"/>
          <w:lang w:eastAsia="ru-RU"/>
        </w:rPr>
      </w:pPr>
    </w:p>
    <w:p w:rsidR="00E82896" w:rsidRPr="003E4FFA" w:rsidRDefault="00E82896" w:rsidP="001A5478">
      <w:pPr>
        <w:spacing w:after="0" w:line="240" w:lineRule="auto"/>
        <w:rPr>
          <w:rFonts w:ascii="Cambria" w:hAnsi="Cambria"/>
          <w:sz w:val="24"/>
          <w:szCs w:val="24"/>
          <w:lang w:eastAsia="ru-RU"/>
        </w:rPr>
      </w:pPr>
      <w:r w:rsidRPr="003E4FFA">
        <w:rPr>
          <w:rFonts w:ascii="Cambria" w:hAnsi="Cambria"/>
          <w:sz w:val="24"/>
          <w:szCs w:val="24"/>
          <w:lang w:eastAsia="ru-RU"/>
        </w:rPr>
        <w:t>Глава Высокского сельского поселения                           М.В.Бовтунов</w:t>
      </w:r>
    </w:p>
    <w:p w:rsidR="00E82896" w:rsidRPr="001A5478" w:rsidRDefault="00E82896" w:rsidP="001A547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82896" w:rsidRPr="001A5478" w:rsidRDefault="00E82896" w:rsidP="001A54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color w:val="FF0000"/>
          <w:sz w:val="24"/>
          <w:szCs w:val="24"/>
          <w:lang w:eastAsia="ru-RU"/>
        </w:rPr>
      </w:pPr>
      <w:r w:rsidRPr="001A5478">
        <w:rPr>
          <w:rFonts w:ascii="Times New Roman" w:hAnsi="Times New Roman"/>
          <w:i/>
          <w:color w:val="FF0000"/>
          <w:sz w:val="24"/>
          <w:szCs w:val="24"/>
          <w:lang w:eastAsia="ru-RU"/>
        </w:rPr>
        <w:t>.</w:t>
      </w:r>
    </w:p>
    <w:p w:rsidR="00E82896" w:rsidRDefault="00E82896"/>
    <w:sectPr w:rsidR="00E82896" w:rsidSect="003C25B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5478"/>
    <w:rsid w:val="00011445"/>
    <w:rsid w:val="00013FA4"/>
    <w:rsid w:val="000144E4"/>
    <w:rsid w:val="00022CF1"/>
    <w:rsid w:val="00023732"/>
    <w:rsid w:val="000243BE"/>
    <w:rsid w:val="00026512"/>
    <w:rsid w:val="00026DD3"/>
    <w:rsid w:val="00030AD1"/>
    <w:rsid w:val="00034265"/>
    <w:rsid w:val="000352D0"/>
    <w:rsid w:val="0003788D"/>
    <w:rsid w:val="00037E56"/>
    <w:rsid w:val="00041CD5"/>
    <w:rsid w:val="00047E79"/>
    <w:rsid w:val="00051C06"/>
    <w:rsid w:val="00053A15"/>
    <w:rsid w:val="00063DF5"/>
    <w:rsid w:val="000705D4"/>
    <w:rsid w:val="00074963"/>
    <w:rsid w:val="000763D9"/>
    <w:rsid w:val="000858A9"/>
    <w:rsid w:val="00085A4A"/>
    <w:rsid w:val="00091037"/>
    <w:rsid w:val="00092327"/>
    <w:rsid w:val="00096FD8"/>
    <w:rsid w:val="000B24FB"/>
    <w:rsid w:val="000B2A9E"/>
    <w:rsid w:val="000C5344"/>
    <w:rsid w:val="000C57B5"/>
    <w:rsid w:val="000D391F"/>
    <w:rsid w:val="000D4682"/>
    <w:rsid w:val="000E6FAB"/>
    <w:rsid w:val="000E7BE3"/>
    <w:rsid w:val="000F4790"/>
    <w:rsid w:val="000F64C5"/>
    <w:rsid w:val="0010421E"/>
    <w:rsid w:val="00106CE6"/>
    <w:rsid w:val="001073D6"/>
    <w:rsid w:val="001113AE"/>
    <w:rsid w:val="00112960"/>
    <w:rsid w:val="00122C29"/>
    <w:rsid w:val="00123811"/>
    <w:rsid w:val="00124CEE"/>
    <w:rsid w:val="00126E09"/>
    <w:rsid w:val="00126F56"/>
    <w:rsid w:val="001307B4"/>
    <w:rsid w:val="00132E94"/>
    <w:rsid w:val="00136159"/>
    <w:rsid w:val="00140096"/>
    <w:rsid w:val="00144AA0"/>
    <w:rsid w:val="0014603F"/>
    <w:rsid w:val="00150ECA"/>
    <w:rsid w:val="00151D62"/>
    <w:rsid w:val="0015207B"/>
    <w:rsid w:val="0015349F"/>
    <w:rsid w:val="0015400E"/>
    <w:rsid w:val="00154B97"/>
    <w:rsid w:val="001613AA"/>
    <w:rsid w:val="00162EBE"/>
    <w:rsid w:val="00163D4E"/>
    <w:rsid w:val="00166239"/>
    <w:rsid w:val="0016633D"/>
    <w:rsid w:val="00170C07"/>
    <w:rsid w:val="00172F1E"/>
    <w:rsid w:val="00173D61"/>
    <w:rsid w:val="00174BC5"/>
    <w:rsid w:val="00175B84"/>
    <w:rsid w:val="00180AC9"/>
    <w:rsid w:val="001824D6"/>
    <w:rsid w:val="0019244F"/>
    <w:rsid w:val="00197658"/>
    <w:rsid w:val="001A084E"/>
    <w:rsid w:val="001A0B18"/>
    <w:rsid w:val="001A1B2C"/>
    <w:rsid w:val="001A3E7D"/>
    <w:rsid w:val="001A5478"/>
    <w:rsid w:val="001B12D7"/>
    <w:rsid w:val="001B2CDA"/>
    <w:rsid w:val="001C04E6"/>
    <w:rsid w:val="001C27E4"/>
    <w:rsid w:val="001C2E9D"/>
    <w:rsid w:val="001C5083"/>
    <w:rsid w:val="001D0992"/>
    <w:rsid w:val="001D0E20"/>
    <w:rsid w:val="001D4462"/>
    <w:rsid w:val="001D4769"/>
    <w:rsid w:val="001E19AE"/>
    <w:rsid w:val="001F2A80"/>
    <w:rsid w:val="001F4667"/>
    <w:rsid w:val="001F4A81"/>
    <w:rsid w:val="001F50ED"/>
    <w:rsid w:val="001F63E0"/>
    <w:rsid w:val="0020207D"/>
    <w:rsid w:val="00204461"/>
    <w:rsid w:val="00210EFC"/>
    <w:rsid w:val="00213294"/>
    <w:rsid w:val="00221382"/>
    <w:rsid w:val="00222F92"/>
    <w:rsid w:val="0023019D"/>
    <w:rsid w:val="00232600"/>
    <w:rsid w:val="0024099E"/>
    <w:rsid w:val="0024360B"/>
    <w:rsid w:val="0024604E"/>
    <w:rsid w:val="00246AAD"/>
    <w:rsid w:val="00252C36"/>
    <w:rsid w:val="002575ED"/>
    <w:rsid w:val="00262E27"/>
    <w:rsid w:val="00267B99"/>
    <w:rsid w:val="0027338A"/>
    <w:rsid w:val="0027586B"/>
    <w:rsid w:val="00275D52"/>
    <w:rsid w:val="002806CD"/>
    <w:rsid w:val="00283487"/>
    <w:rsid w:val="00284D03"/>
    <w:rsid w:val="002905EF"/>
    <w:rsid w:val="00292AC9"/>
    <w:rsid w:val="00293A53"/>
    <w:rsid w:val="002973E5"/>
    <w:rsid w:val="002A006B"/>
    <w:rsid w:val="002A2969"/>
    <w:rsid w:val="002A45AE"/>
    <w:rsid w:val="002A5719"/>
    <w:rsid w:val="002A5EDB"/>
    <w:rsid w:val="002B60A5"/>
    <w:rsid w:val="002B66D6"/>
    <w:rsid w:val="002C0F50"/>
    <w:rsid w:val="002C203E"/>
    <w:rsid w:val="002C61B1"/>
    <w:rsid w:val="002D028E"/>
    <w:rsid w:val="002D072B"/>
    <w:rsid w:val="002D3E2D"/>
    <w:rsid w:val="002E1FC5"/>
    <w:rsid w:val="002E7F60"/>
    <w:rsid w:val="002F11F7"/>
    <w:rsid w:val="002F14E3"/>
    <w:rsid w:val="002F5253"/>
    <w:rsid w:val="002F6D28"/>
    <w:rsid w:val="003016A8"/>
    <w:rsid w:val="0030194D"/>
    <w:rsid w:val="00302955"/>
    <w:rsid w:val="00303C2E"/>
    <w:rsid w:val="00304B23"/>
    <w:rsid w:val="00306C8D"/>
    <w:rsid w:val="00310CC7"/>
    <w:rsid w:val="00314388"/>
    <w:rsid w:val="003148FB"/>
    <w:rsid w:val="00317AB1"/>
    <w:rsid w:val="003225AB"/>
    <w:rsid w:val="00322F3B"/>
    <w:rsid w:val="003232C1"/>
    <w:rsid w:val="003246E1"/>
    <w:rsid w:val="003259A0"/>
    <w:rsid w:val="00330839"/>
    <w:rsid w:val="00342174"/>
    <w:rsid w:val="003442AC"/>
    <w:rsid w:val="00347F1E"/>
    <w:rsid w:val="0035020A"/>
    <w:rsid w:val="003560EA"/>
    <w:rsid w:val="00360A77"/>
    <w:rsid w:val="00361111"/>
    <w:rsid w:val="00364235"/>
    <w:rsid w:val="00364902"/>
    <w:rsid w:val="00372414"/>
    <w:rsid w:val="00375320"/>
    <w:rsid w:val="00383604"/>
    <w:rsid w:val="00387668"/>
    <w:rsid w:val="003911F5"/>
    <w:rsid w:val="003931DB"/>
    <w:rsid w:val="003A0224"/>
    <w:rsid w:val="003A4C51"/>
    <w:rsid w:val="003B095C"/>
    <w:rsid w:val="003B11EA"/>
    <w:rsid w:val="003B12E6"/>
    <w:rsid w:val="003B2416"/>
    <w:rsid w:val="003B42BE"/>
    <w:rsid w:val="003B57D7"/>
    <w:rsid w:val="003B5FD1"/>
    <w:rsid w:val="003B6A2A"/>
    <w:rsid w:val="003C09A6"/>
    <w:rsid w:val="003C25BB"/>
    <w:rsid w:val="003C3209"/>
    <w:rsid w:val="003D1ECF"/>
    <w:rsid w:val="003D24C2"/>
    <w:rsid w:val="003D2C0C"/>
    <w:rsid w:val="003E1DE8"/>
    <w:rsid w:val="003E4380"/>
    <w:rsid w:val="003E4FFA"/>
    <w:rsid w:val="003E77A5"/>
    <w:rsid w:val="003F042F"/>
    <w:rsid w:val="003F1041"/>
    <w:rsid w:val="003F1DAC"/>
    <w:rsid w:val="003F4032"/>
    <w:rsid w:val="003F514F"/>
    <w:rsid w:val="00402640"/>
    <w:rsid w:val="00406A0E"/>
    <w:rsid w:val="004147AA"/>
    <w:rsid w:val="00416006"/>
    <w:rsid w:val="0041603B"/>
    <w:rsid w:val="00416E76"/>
    <w:rsid w:val="004205CF"/>
    <w:rsid w:val="00421289"/>
    <w:rsid w:val="00425068"/>
    <w:rsid w:val="00440B1F"/>
    <w:rsid w:val="004423F8"/>
    <w:rsid w:val="004424A3"/>
    <w:rsid w:val="004425A5"/>
    <w:rsid w:val="0044403E"/>
    <w:rsid w:val="00444597"/>
    <w:rsid w:val="00444BBC"/>
    <w:rsid w:val="004450C5"/>
    <w:rsid w:val="00446962"/>
    <w:rsid w:val="00447C4E"/>
    <w:rsid w:val="004523BD"/>
    <w:rsid w:val="004542AF"/>
    <w:rsid w:val="00454B16"/>
    <w:rsid w:val="00454E40"/>
    <w:rsid w:val="004557B4"/>
    <w:rsid w:val="0046077C"/>
    <w:rsid w:val="00462600"/>
    <w:rsid w:val="004674EA"/>
    <w:rsid w:val="00482154"/>
    <w:rsid w:val="004860F0"/>
    <w:rsid w:val="00487244"/>
    <w:rsid w:val="00487722"/>
    <w:rsid w:val="00494C82"/>
    <w:rsid w:val="00494E4B"/>
    <w:rsid w:val="00495551"/>
    <w:rsid w:val="00496EC8"/>
    <w:rsid w:val="004970B7"/>
    <w:rsid w:val="004A015A"/>
    <w:rsid w:val="004A10D8"/>
    <w:rsid w:val="004A15AB"/>
    <w:rsid w:val="004A3542"/>
    <w:rsid w:val="004A725B"/>
    <w:rsid w:val="004A7D1E"/>
    <w:rsid w:val="004B1FC5"/>
    <w:rsid w:val="004C4043"/>
    <w:rsid w:val="004D055C"/>
    <w:rsid w:val="004D1143"/>
    <w:rsid w:val="004D19E3"/>
    <w:rsid w:val="004D4257"/>
    <w:rsid w:val="004F368D"/>
    <w:rsid w:val="004F4670"/>
    <w:rsid w:val="004F7997"/>
    <w:rsid w:val="0050299A"/>
    <w:rsid w:val="00504297"/>
    <w:rsid w:val="00504391"/>
    <w:rsid w:val="00510E53"/>
    <w:rsid w:val="00511B31"/>
    <w:rsid w:val="0051273C"/>
    <w:rsid w:val="005174A5"/>
    <w:rsid w:val="005203C0"/>
    <w:rsid w:val="00521961"/>
    <w:rsid w:val="00533719"/>
    <w:rsid w:val="00534753"/>
    <w:rsid w:val="005401B1"/>
    <w:rsid w:val="005413E6"/>
    <w:rsid w:val="00542CE4"/>
    <w:rsid w:val="00544168"/>
    <w:rsid w:val="00546F90"/>
    <w:rsid w:val="005475D9"/>
    <w:rsid w:val="00563606"/>
    <w:rsid w:val="00572E65"/>
    <w:rsid w:val="00573074"/>
    <w:rsid w:val="00573417"/>
    <w:rsid w:val="00573D7E"/>
    <w:rsid w:val="00577C55"/>
    <w:rsid w:val="00580866"/>
    <w:rsid w:val="00580BC3"/>
    <w:rsid w:val="00586BB0"/>
    <w:rsid w:val="005939B6"/>
    <w:rsid w:val="005B0250"/>
    <w:rsid w:val="005E059B"/>
    <w:rsid w:val="005E11F6"/>
    <w:rsid w:val="005E139C"/>
    <w:rsid w:val="005E2D4F"/>
    <w:rsid w:val="005F5FE8"/>
    <w:rsid w:val="005F6611"/>
    <w:rsid w:val="00602053"/>
    <w:rsid w:val="00603810"/>
    <w:rsid w:val="00623416"/>
    <w:rsid w:val="00623BD1"/>
    <w:rsid w:val="0062643D"/>
    <w:rsid w:val="0063709E"/>
    <w:rsid w:val="006516B2"/>
    <w:rsid w:val="006561F3"/>
    <w:rsid w:val="00656733"/>
    <w:rsid w:val="006647EE"/>
    <w:rsid w:val="00664AB2"/>
    <w:rsid w:val="006727E7"/>
    <w:rsid w:val="00673860"/>
    <w:rsid w:val="006757CC"/>
    <w:rsid w:val="00675F36"/>
    <w:rsid w:val="00684B48"/>
    <w:rsid w:val="00686117"/>
    <w:rsid w:val="00686E09"/>
    <w:rsid w:val="00695385"/>
    <w:rsid w:val="00695B50"/>
    <w:rsid w:val="006A0043"/>
    <w:rsid w:val="006A011B"/>
    <w:rsid w:val="006A15EC"/>
    <w:rsid w:val="006A19C2"/>
    <w:rsid w:val="006A2C2A"/>
    <w:rsid w:val="006B3E93"/>
    <w:rsid w:val="006C4587"/>
    <w:rsid w:val="006C4F79"/>
    <w:rsid w:val="006C5AD2"/>
    <w:rsid w:val="006D0FC8"/>
    <w:rsid w:val="006D3695"/>
    <w:rsid w:val="006D46DC"/>
    <w:rsid w:val="006D53BF"/>
    <w:rsid w:val="006D5603"/>
    <w:rsid w:val="006E13A7"/>
    <w:rsid w:val="006E44B8"/>
    <w:rsid w:val="006F37CA"/>
    <w:rsid w:val="007031A5"/>
    <w:rsid w:val="00703615"/>
    <w:rsid w:val="0070683D"/>
    <w:rsid w:val="007069DA"/>
    <w:rsid w:val="00707F8E"/>
    <w:rsid w:val="0071185E"/>
    <w:rsid w:val="00712AA9"/>
    <w:rsid w:val="00713C0E"/>
    <w:rsid w:val="00715DEB"/>
    <w:rsid w:val="007247C4"/>
    <w:rsid w:val="00733D26"/>
    <w:rsid w:val="00735A0D"/>
    <w:rsid w:val="00737334"/>
    <w:rsid w:val="007472D3"/>
    <w:rsid w:val="007552F2"/>
    <w:rsid w:val="0076004B"/>
    <w:rsid w:val="00760C52"/>
    <w:rsid w:val="00762176"/>
    <w:rsid w:val="00765C72"/>
    <w:rsid w:val="00770DC0"/>
    <w:rsid w:val="00771B22"/>
    <w:rsid w:val="007744C1"/>
    <w:rsid w:val="00777196"/>
    <w:rsid w:val="00784850"/>
    <w:rsid w:val="0079147F"/>
    <w:rsid w:val="00791F89"/>
    <w:rsid w:val="007A3C77"/>
    <w:rsid w:val="007A6546"/>
    <w:rsid w:val="007A6FAA"/>
    <w:rsid w:val="007B07E3"/>
    <w:rsid w:val="007B23FD"/>
    <w:rsid w:val="007B2C8E"/>
    <w:rsid w:val="007B40C5"/>
    <w:rsid w:val="007B5155"/>
    <w:rsid w:val="007B6A06"/>
    <w:rsid w:val="007B7325"/>
    <w:rsid w:val="007C0627"/>
    <w:rsid w:val="007C0652"/>
    <w:rsid w:val="007C46A5"/>
    <w:rsid w:val="007C52E9"/>
    <w:rsid w:val="007C54E5"/>
    <w:rsid w:val="007D0E21"/>
    <w:rsid w:val="007D48C8"/>
    <w:rsid w:val="007E0012"/>
    <w:rsid w:val="007E5B57"/>
    <w:rsid w:val="007E6F30"/>
    <w:rsid w:val="007E7C31"/>
    <w:rsid w:val="007F244A"/>
    <w:rsid w:val="007F27FC"/>
    <w:rsid w:val="007F2A30"/>
    <w:rsid w:val="00801E76"/>
    <w:rsid w:val="00803C5A"/>
    <w:rsid w:val="0080646B"/>
    <w:rsid w:val="00810A22"/>
    <w:rsid w:val="0081121F"/>
    <w:rsid w:val="0081338C"/>
    <w:rsid w:val="00814505"/>
    <w:rsid w:val="008176B1"/>
    <w:rsid w:val="00820E0F"/>
    <w:rsid w:val="00820E2B"/>
    <w:rsid w:val="00823C88"/>
    <w:rsid w:val="008241B1"/>
    <w:rsid w:val="00824269"/>
    <w:rsid w:val="008247CE"/>
    <w:rsid w:val="00826889"/>
    <w:rsid w:val="00830152"/>
    <w:rsid w:val="00830B04"/>
    <w:rsid w:val="00831038"/>
    <w:rsid w:val="00844F8F"/>
    <w:rsid w:val="008479AA"/>
    <w:rsid w:val="00850AAA"/>
    <w:rsid w:val="00863D03"/>
    <w:rsid w:val="0086436B"/>
    <w:rsid w:val="008665A9"/>
    <w:rsid w:val="00870EDB"/>
    <w:rsid w:val="00870F7D"/>
    <w:rsid w:val="008735D2"/>
    <w:rsid w:val="00884944"/>
    <w:rsid w:val="008A15A9"/>
    <w:rsid w:val="008A16DF"/>
    <w:rsid w:val="008A5B87"/>
    <w:rsid w:val="008B2E74"/>
    <w:rsid w:val="008B44AE"/>
    <w:rsid w:val="008B544C"/>
    <w:rsid w:val="008B5966"/>
    <w:rsid w:val="008B69F9"/>
    <w:rsid w:val="008D1F24"/>
    <w:rsid w:val="008D4390"/>
    <w:rsid w:val="008D5A5A"/>
    <w:rsid w:val="008D7B1E"/>
    <w:rsid w:val="008E0A3F"/>
    <w:rsid w:val="008E53DA"/>
    <w:rsid w:val="008E7472"/>
    <w:rsid w:val="00901AA4"/>
    <w:rsid w:val="00906F1D"/>
    <w:rsid w:val="00907C24"/>
    <w:rsid w:val="009107C2"/>
    <w:rsid w:val="0091096B"/>
    <w:rsid w:val="0091201A"/>
    <w:rsid w:val="0091357F"/>
    <w:rsid w:val="00914BE3"/>
    <w:rsid w:val="00920A3E"/>
    <w:rsid w:val="00922AD1"/>
    <w:rsid w:val="009252CA"/>
    <w:rsid w:val="00925986"/>
    <w:rsid w:val="00934F7B"/>
    <w:rsid w:val="0093576D"/>
    <w:rsid w:val="00936FA5"/>
    <w:rsid w:val="009371A7"/>
    <w:rsid w:val="009507FD"/>
    <w:rsid w:val="00952F02"/>
    <w:rsid w:val="00953E43"/>
    <w:rsid w:val="00964064"/>
    <w:rsid w:val="009652AB"/>
    <w:rsid w:val="00971CFF"/>
    <w:rsid w:val="00973DDF"/>
    <w:rsid w:val="00976D94"/>
    <w:rsid w:val="00981723"/>
    <w:rsid w:val="0098716D"/>
    <w:rsid w:val="009979A0"/>
    <w:rsid w:val="009A2899"/>
    <w:rsid w:val="009A6984"/>
    <w:rsid w:val="009B359F"/>
    <w:rsid w:val="009B70EF"/>
    <w:rsid w:val="009B79D0"/>
    <w:rsid w:val="009C1EC9"/>
    <w:rsid w:val="009C3888"/>
    <w:rsid w:val="009C3BD4"/>
    <w:rsid w:val="009C55CB"/>
    <w:rsid w:val="009C6429"/>
    <w:rsid w:val="009C7FB7"/>
    <w:rsid w:val="009D0ECA"/>
    <w:rsid w:val="009D0FA7"/>
    <w:rsid w:val="009D3424"/>
    <w:rsid w:val="009D686C"/>
    <w:rsid w:val="009E400D"/>
    <w:rsid w:val="009F3BA0"/>
    <w:rsid w:val="00A030F5"/>
    <w:rsid w:val="00A039A2"/>
    <w:rsid w:val="00A05AE8"/>
    <w:rsid w:val="00A10130"/>
    <w:rsid w:val="00A1116B"/>
    <w:rsid w:val="00A119BD"/>
    <w:rsid w:val="00A1547A"/>
    <w:rsid w:val="00A224C6"/>
    <w:rsid w:val="00A22B0D"/>
    <w:rsid w:val="00A2434B"/>
    <w:rsid w:val="00A24DC1"/>
    <w:rsid w:val="00A30293"/>
    <w:rsid w:val="00A316B0"/>
    <w:rsid w:val="00A35B01"/>
    <w:rsid w:val="00A41A01"/>
    <w:rsid w:val="00A45A21"/>
    <w:rsid w:val="00A471BC"/>
    <w:rsid w:val="00A5029B"/>
    <w:rsid w:val="00A5070A"/>
    <w:rsid w:val="00A61F47"/>
    <w:rsid w:val="00A65EC3"/>
    <w:rsid w:val="00A67D98"/>
    <w:rsid w:val="00A70DF7"/>
    <w:rsid w:val="00A72051"/>
    <w:rsid w:val="00A74E13"/>
    <w:rsid w:val="00A76AB2"/>
    <w:rsid w:val="00A8130B"/>
    <w:rsid w:val="00A92E39"/>
    <w:rsid w:val="00AA4A63"/>
    <w:rsid w:val="00AA68C1"/>
    <w:rsid w:val="00AA72B0"/>
    <w:rsid w:val="00AB3F63"/>
    <w:rsid w:val="00AB58AF"/>
    <w:rsid w:val="00AB7668"/>
    <w:rsid w:val="00AC5FC9"/>
    <w:rsid w:val="00AC6172"/>
    <w:rsid w:val="00AD365C"/>
    <w:rsid w:val="00AD3BDF"/>
    <w:rsid w:val="00AE08D9"/>
    <w:rsid w:val="00AE473A"/>
    <w:rsid w:val="00AE5281"/>
    <w:rsid w:val="00AE54B2"/>
    <w:rsid w:val="00AE5ED2"/>
    <w:rsid w:val="00AF1D3A"/>
    <w:rsid w:val="00AF4289"/>
    <w:rsid w:val="00AF4B40"/>
    <w:rsid w:val="00B008E3"/>
    <w:rsid w:val="00B00D91"/>
    <w:rsid w:val="00B02C41"/>
    <w:rsid w:val="00B05BBA"/>
    <w:rsid w:val="00B11874"/>
    <w:rsid w:val="00B232BA"/>
    <w:rsid w:val="00B238CE"/>
    <w:rsid w:val="00B2576A"/>
    <w:rsid w:val="00B2676F"/>
    <w:rsid w:val="00B40F0C"/>
    <w:rsid w:val="00B430CA"/>
    <w:rsid w:val="00B43AD1"/>
    <w:rsid w:val="00B46744"/>
    <w:rsid w:val="00B46E73"/>
    <w:rsid w:val="00B476A4"/>
    <w:rsid w:val="00B47B82"/>
    <w:rsid w:val="00B51B8D"/>
    <w:rsid w:val="00B52665"/>
    <w:rsid w:val="00B5517E"/>
    <w:rsid w:val="00B6752F"/>
    <w:rsid w:val="00B70156"/>
    <w:rsid w:val="00B7449E"/>
    <w:rsid w:val="00B77012"/>
    <w:rsid w:val="00B770D7"/>
    <w:rsid w:val="00B84042"/>
    <w:rsid w:val="00B84295"/>
    <w:rsid w:val="00B95D4B"/>
    <w:rsid w:val="00B96370"/>
    <w:rsid w:val="00BA0F89"/>
    <w:rsid w:val="00BA41F7"/>
    <w:rsid w:val="00BA7223"/>
    <w:rsid w:val="00BC3315"/>
    <w:rsid w:val="00BC4EEC"/>
    <w:rsid w:val="00BD0AF1"/>
    <w:rsid w:val="00BD0EDF"/>
    <w:rsid w:val="00BD4374"/>
    <w:rsid w:val="00BD58D7"/>
    <w:rsid w:val="00BE3D5D"/>
    <w:rsid w:val="00BF283B"/>
    <w:rsid w:val="00BF6809"/>
    <w:rsid w:val="00C008E2"/>
    <w:rsid w:val="00C15E4E"/>
    <w:rsid w:val="00C16D9C"/>
    <w:rsid w:val="00C22CBF"/>
    <w:rsid w:val="00C23ED6"/>
    <w:rsid w:val="00C24ABB"/>
    <w:rsid w:val="00C32459"/>
    <w:rsid w:val="00C3299D"/>
    <w:rsid w:val="00C369E8"/>
    <w:rsid w:val="00C423F8"/>
    <w:rsid w:val="00C426DF"/>
    <w:rsid w:val="00C50C40"/>
    <w:rsid w:val="00C50E67"/>
    <w:rsid w:val="00C51284"/>
    <w:rsid w:val="00C5371F"/>
    <w:rsid w:val="00C61F07"/>
    <w:rsid w:val="00C62174"/>
    <w:rsid w:val="00C66A54"/>
    <w:rsid w:val="00C6714F"/>
    <w:rsid w:val="00C67FFD"/>
    <w:rsid w:val="00C8724E"/>
    <w:rsid w:val="00C91B0F"/>
    <w:rsid w:val="00C91D52"/>
    <w:rsid w:val="00C97CC7"/>
    <w:rsid w:val="00CA241C"/>
    <w:rsid w:val="00CA3CA4"/>
    <w:rsid w:val="00CA62DE"/>
    <w:rsid w:val="00CB0F3B"/>
    <w:rsid w:val="00CB107B"/>
    <w:rsid w:val="00CC1074"/>
    <w:rsid w:val="00CC5AB8"/>
    <w:rsid w:val="00CC5DD8"/>
    <w:rsid w:val="00CE411D"/>
    <w:rsid w:val="00CE7193"/>
    <w:rsid w:val="00CF09D2"/>
    <w:rsid w:val="00CF1F30"/>
    <w:rsid w:val="00D07A0B"/>
    <w:rsid w:val="00D127ED"/>
    <w:rsid w:val="00D12B39"/>
    <w:rsid w:val="00D15EE8"/>
    <w:rsid w:val="00D2383F"/>
    <w:rsid w:val="00D241CD"/>
    <w:rsid w:val="00D26B55"/>
    <w:rsid w:val="00D307EE"/>
    <w:rsid w:val="00D33415"/>
    <w:rsid w:val="00D35946"/>
    <w:rsid w:val="00D37489"/>
    <w:rsid w:val="00D42DA3"/>
    <w:rsid w:val="00D52A5C"/>
    <w:rsid w:val="00D52E45"/>
    <w:rsid w:val="00D552AE"/>
    <w:rsid w:val="00D61472"/>
    <w:rsid w:val="00D64BD3"/>
    <w:rsid w:val="00D64FB6"/>
    <w:rsid w:val="00D658E8"/>
    <w:rsid w:val="00D77311"/>
    <w:rsid w:val="00D94CDB"/>
    <w:rsid w:val="00D97060"/>
    <w:rsid w:val="00D97A26"/>
    <w:rsid w:val="00DA2C9B"/>
    <w:rsid w:val="00DA4A10"/>
    <w:rsid w:val="00DA5BE5"/>
    <w:rsid w:val="00DB08C9"/>
    <w:rsid w:val="00DB3035"/>
    <w:rsid w:val="00DB483C"/>
    <w:rsid w:val="00DB6F65"/>
    <w:rsid w:val="00DC04A8"/>
    <w:rsid w:val="00DC37C4"/>
    <w:rsid w:val="00DC3AF1"/>
    <w:rsid w:val="00DC3B48"/>
    <w:rsid w:val="00DD1AF2"/>
    <w:rsid w:val="00DD1EA4"/>
    <w:rsid w:val="00DD2156"/>
    <w:rsid w:val="00DD7AB0"/>
    <w:rsid w:val="00DE5BA6"/>
    <w:rsid w:val="00DF4B2A"/>
    <w:rsid w:val="00DF613E"/>
    <w:rsid w:val="00E00035"/>
    <w:rsid w:val="00E01D49"/>
    <w:rsid w:val="00E02CBC"/>
    <w:rsid w:val="00E03CF1"/>
    <w:rsid w:val="00E03DD2"/>
    <w:rsid w:val="00E0591B"/>
    <w:rsid w:val="00E115F6"/>
    <w:rsid w:val="00E15C55"/>
    <w:rsid w:val="00E16A51"/>
    <w:rsid w:val="00E16C0D"/>
    <w:rsid w:val="00E22337"/>
    <w:rsid w:val="00E24F46"/>
    <w:rsid w:val="00E255C0"/>
    <w:rsid w:val="00E30907"/>
    <w:rsid w:val="00E333AF"/>
    <w:rsid w:val="00E40B2D"/>
    <w:rsid w:val="00E420A4"/>
    <w:rsid w:val="00E436F8"/>
    <w:rsid w:val="00E43F17"/>
    <w:rsid w:val="00E52E22"/>
    <w:rsid w:val="00E53A02"/>
    <w:rsid w:val="00E54C6D"/>
    <w:rsid w:val="00E57730"/>
    <w:rsid w:val="00E60CA3"/>
    <w:rsid w:val="00E63A60"/>
    <w:rsid w:val="00E649DD"/>
    <w:rsid w:val="00E650A1"/>
    <w:rsid w:val="00E65A36"/>
    <w:rsid w:val="00E66D0F"/>
    <w:rsid w:val="00E6750C"/>
    <w:rsid w:val="00E70868"/>
    <w:rsid w:val="00E72D4D"/>
    <w:rsid w:val="00E73DCE"/>
    <w:rsid w:val="00E76D58"/>
    <w:rsid w:val="00E82896"/>
    <w:rsid w:val="00E87891"/>
    <w:rsid w:val="00E95C57"/>
    <w:rsid w:val="00E96DAB"/>
    <w:rsid w:val="00EA01DB"/>
    <w:rsid w:val="00EA1BD6"/>
    <w:rsid w:val="00EA59D1"/>
    <w:rsid w:val="00EB41E5"/>
    <w:rsid w:val="00EB542E"/>
    <w:rsid w:val="00EC12AD"/>
    <w:rsid w:val="00EC37B5"/>
    <w:rsid w:val="00ED310C"/>
    <w:rsid w:val="00ED351E"/>
    <w:rsid w:val="00ED38F6"/>
    <w:rsid w:val="00ED6C6A"/>
    <w:rsid w:val="00EE12EE"/>
    <w:rsid w:val="00EE75FA"/>
    <w:rsid w:val="00EF0341"/>
    <w:rsid w:val="00EF16DA"/>
    <w:rsid w:val="00EF504D"/>
    <w:rsid w:val="00EF66A9"/>
    <w:rsid w:val="00F00046"/>
    <w:rsid w:val="00F02491"/>
    <w:rsid w:val="00F04807"/>
    <w:rsid w:val="00F0653C"/>
    <w:rsid w:val="00F06FC2"/>
    <w:rsid w:val="00F070A9"/>
    <w:rsid w:val="00F10D02"/>
    <w:rsid w:val="00F12C7D"/>
    <w:rsid w:val="00F148C8"/>
    <w:rsid w:val="00F1631F"/>
    <w:rsid w:val="00F163E5"/>
    <w:rsid w:val="00F17BEE"/>
    <w:rsid w:val="00F21DE3"/>
    <w:rsid w:val="00F27D70"/>
    <w:rsid w:val="00F35ED0"/>
    <w:rsid w:val="00F41323"/>
    <w:rsid w:val="00F43A71"/>
    <w:rsid w:val="00F444A7"/>
    <w:rsid w:val="00F514EB"/>
    <w:rsid w:val="00F51BB6"/>
    <w:rsid w:val="00F52B57"/>
    <w:rsid w:val="00F71BB8"/>
    <w:rsid w:val="00F726AC"/>
    <w:rsid w:val="00F820E3"/>
    <w:rsid w:val="00F96FAF"/>
    <w:rsid w:val="00F9763D"/>
    <w:rsid w:val="00FA15B3"/>
    <w:rsid w:val="00FA33CE"/>
    <w:rsid w:val="00FA56AF"/>
    <w:rsid w:val="00FA64CE"/>
    <w:rsid w:val="00FB0216"/>
    <w:rsid w:val="00FB1482"/>
    <w:rsid w:val="00FB17D4"/>
    <w:rsid w:val="00FB6741"/>
    <w:rsid w:val="00FB700F"/>
    <w:rsid w:val="00FC0285"/>
    <w:rsid w:val="00FC1214"/>
    <w:rsid w:val="00FC310C"/>
    <w:rsid w:val="00FC3A98"/>
    <w:rsid w:val="00FC452C"/>
    <w:rsid w:val="00FD2DFE"/>
    <w:rsid w:val="00FD57F2"/>
    <w:rsid w:val="00FE5DE5"/>
    <w:rsid w:val="00FE6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3F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243BE"/>
    <w:rPr>
      <w:lang w:eastAsia="en-US"/>
    </w:rPr>
  </w:style>
  <w:style w:type="table" w:styleId="TableGrid">
    <w:name w:val="Table Grid"/>
    <w:basedOn w:val="TableNormal"/>
    <w:uiPriority w:val="99"/>
    <w:rsid w:val="00454B1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1613AA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1613AA"/>
    <w:rPr>
      <w:rFonts w:ascii="Times New Roman" w:hAnsi="Times New Roman" w:cs="Times New Roman"/>
      <w:b/>
      <w:sz w:val="24"/>
    </w:rPr>
  </w:style>
  <w:style w:type="paragraph" w:styleId="Subtitle">
    <w:name w:val="Subtitle"/>
    <w:basedOn w:val="Normal"/>
    <w:link w:val="SubtitleChar"/>
    <w:uiPriority w:val="99"/>
    <w:qFormat/>
    <w:rsid w:val="001613AA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613AA"/>
    <w:rPr>
      <w:rFonts w:ascii="Arial Narrow" w:hAnsi="Arial Narrow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080D49054FE1AB78A8C79762C24DBF3D3D4017355BC8030D0EE7649952950DCFB8645E5AE990260O7wD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129</TotalTime>
  <Pages>1</Pages>
  <Words>196</Words>
  <Characters>1118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Сурова Н.В.</dc:creator>
  <cp:keywords/>
  <dc:description/>
  <cp:lastModifiedBy>user</cp:lastModifiedBy>
  <cp:revision>6</cp:revision>
  <cp:lastPrinted>2017-08-09T07:51:00Z</cp:lastPrinted>
  <dcterms:created xsi:type="dcterms:W3CDTF">2015-10-27T13:07:00Z</dcterms:created>
  <dcterms:modified xsi:type="dcterms:W3CDTF">2017-08-09T07:51:00Z</dcterms:modified>
</cp:coreProperties>
</file>